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keepNext/>
        <w:keepLines/>
        <w:pageBreakBefore w:val="0"/>
        <w:tabs>
          <w:tab w:val="right" w:pos="9639"/>
        </w:tabs>
        <w:kinsoku/>
        <w:wordWrap/>
        <w:topLinePunct w:val="0"/>
        <w:bidi w:val="0"/>
        <w:spacing w:after="0"/>
        <w:rPr>
          <w:b/>
          <w:sz w:val="24"/>
          <w:highlight w:val="none"/>
          <w:lang w:eastAsia="ko-KR"/>
        </w:rPr>
      </w:pPr>
      <w:bookmarkStart w:id="0" w:name="_Hlt449016246"/>
      <w:bookmarkEnd w:id="0"/>
      <w:bookmarkStart w:id="1" w:name="_Hlt450066087"/>
      <w:bookmarkEnd w:id="1"/>
      <w:bookmarkStart w:id="2" w:name="_Hlt450051172"/>
      <w:bookmarkEnd w:id="2"/>
      <w:bookmarkStart w:id="3" w:name="_Hlt450066085"/>
      <w:bookmarkEnd w:id="3"/>
      <w:bookmarkStart w:id="4" w:name="_Hlt450039480"/>
      <w:bookmarkEnd w:id="4"/>
      <w:bookmarkStart w:id="5" w:name="_Hlt448930105"/>
      <w:bookmarkEnd w:id="5"/>
      <w:bookmarkStart w:id="6" w:name="OLE_LINK15"/>
      <w:bookmarkStart w:id="7" w:name="OLE_LINK111"/>
      <w:bookmarkStart w:id="8" w:name="OLE_LINK27"/>
      <w:r>
        <w:rPr>
          <w:rFonts w:cs="Arial"/>
          <w:b/>
          <w:bCs/>
          <w:sz w:val="24"/>
        </w:rPr>
        <w:t>3GPP TSG RAN Meeting #</w:t>
      </w:r>
      <w:r>
        <w:rPr>
          <w:rFonts w:cs="Arial"/>
          <w:b/>
          <w:bCs/>
          <w:sz w:val="24"/>
          <w:lang w:eastAsia="zh-TW"/>
        </w:rPr>
        <w:t>104</w:t>
      </w:r>
      <w:r>
        <w:rPr>
          <w:b/>
          <w:sz w:val="24"/>
        </w:rPr>
        <w:tab/>
      </w:r>
      <w:r>
        <w:rPr>
          <w:b/>
          <w:sz w:val="24"/>
          <w:highlight w:val="none"/>
        </w:rPr>
        <w:t>RP-24xxxx</w:t>
      </w:r>
    </w:p>
    <w:p>
      <w:pPr>
        <w:pStyle w:val="37"/>
        <w:keepNext/>
        <w:keepLines/>
        <w:pageBreakBefore w:val="0"/>
        <w:tabs>
          <w:tab w:val="right" w:pos="9638"/>
        </w:tabs>
        <w:kinsoku/>
        <w:wordWrap/>
        <w:topLinePunct w:val="0"/>
        <w:bidi w:val="0"/>
        <w:rPr>
          <w:rFonts w:ascii="Arial" w:hAnsi="Arial" w:eastAsia="Times New Roman" w:cs="Arial"/>
          <w:b/>
          <w:sz w:val="24"/>
          <w:szCs w:val="24"/>
          <w:lang w:val="en-GB" w:eastAsia="en-GB" w:bidi="ar-SA"/>
        </w:rPr>
      </w:pPr>
      <w:r>
        <w:rPr>
          <w:rFonts w:cs="Arial"/>
          <w:bCs/>
          <w:sz w:val="24"/>
        </w:rPr>
        <w:t>Shanghai, China, June 17 - 20, 2024</w:t>
      </w:r>
      <w:bookmarkEnd w:id="6"/>
    </w:p>
    <w:bookmarkEnd w:id="7"/>
    <w:bookmarkEnd w:id="8"/>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New WID:</w:t>
      </w:r>
      <w:r>
        <w:rPr>
          <w:rFonts w:hint="eastAsia" w:ascii="Arial" w:hAnsi="Arial" w:eastAsia="MS Mincho" w:cs="Arial"/>
          <w:b/>
          <w:lang w:eastAsia="ja-JP"/>
        </w:rPr>
        <w:t xml:space="preserve"> </w:t>
      </w:r>
      <w:r>
        <w:rPr>
          <w:rFonts w:hint="eastAsia" w:ascii="Arial" w:hAnsi="Arial" w:eastAsia="宋体" w:cs="Arial"/>
          <w:b/>
          <w:lang w:eastAsia="zh-CN"/>
        </w:rPr>
        <w:t>Rel-19</w:t>
      </w:r>
      <w:r>
        <w:rPr>
          <w:rFonts w:hint="eastAsia" w:ascii="Arial" w:hAnsi="Arial" w:eastAsia="MS Mincho" w:cs="Arial"/>
          <w:b/>
          <w:lang w:eastAsia="ja-JP"/>
        </w:rPr>
        <w:t xml:space="preserve">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13</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9" w:name="_Hlt515348424"/>
      <w:bookmarkStart w:id="10" w:name="_Hlt515348423"/>
      <w:r>
        <w:rPr>
          <w:rStyle w:val="51"/>
        </w:rPr>
        <w:t>T</w:t>
      </w:r>
      <w:bookmarkEnd w:id="9"/>
      <w:bookmarkEnd w:id="10"/>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zh-CN"/>
        </w:rPr>
        <w:t>Rel-19</w:t>
      </w:r>
      <w:r>
        <w:rPr>
          <w:rFonts w:hint="eastAsia"/>
          <w:lang w:eastAsia="ja-JP"/>
        </w:rPr>
        <w:t xml:space="preserve">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 xml:space="preserve">Acronym: </w:t>
      </w:r>
      <w:r>
        <w:rPr>
          <w:rFonts w:hint="eastAsia"/>
          <w:lang w:val="en-US" w:eastAsia="zh-CN"/>
        </w:rPr>
        <w:t xml:space="preserve"> [</w:t>
      </w:r>
      <w:r>
        <w:rPr>
          <w:rFonts w:hint="eastAsia"/>
          <w:lang w:val="en-US" w:eastAsia="ja-JP"/>
        </w:rPr>
        <w:t>DC_R1</w:t>
      </w:r>
      <w:r>
        <w:rPr>
          <w:rFonts w:hint="eastAsia"/>
          <w:lang w:val="en-US" w:eastAsia="zh-CN"/>
        </w:rPr>
        <w:t>9</w:t>
      </w:r>
      <w:r>
        <w:rPr>
          <w:rFonts w:hint="eastAsia"/>
          <w:lang w:val="en-US" w:eastAsia="ja-JP"/>
        </w:rPr>
        <w:t>_xBLTE_</w:t>
      </w:r>
      <w:r>
        <w:rPr>
          <w:rFonts w:hint="eastAsia"/>
          <w:lang w:val="en-US" w:eastAsia="zh-CN"/>
        </w:rPr>
        <w:t>y</w:t>
      </w:r>
      <w:r>
        <w:rPr>
          <w:rFonts w:hint="eastAsia"/>
          <w:lang w:val="en-US" w:eastAsia="ja-JP"/>
        </w:rPr>
        <w:t>BNR_</w:t>
      </w:r>
      <w:r>
        <w:rPr>
          <w:rFonts w:hint="eastAsia"/>
          <w:lang w:val="en-US" w:eastAsia="zh-CN"/>
        </w:rPr>
        <w:t>z</w:t>
      </w:r>
      <w:r>
        <w:rPr>
          <w:rFonts w:hint="eastAsia"/>
          <w:lang w:val="en-US" w:eastAsia="ja-JP"/>
        </w:rPr>
        <w:t>DL2UL</w:t>
      </w:r>
      <w:r>
        <w:rPr>
          <w:rFonts w:hint="eastAsia"/>
          <w:lang w:val="en-US" w:eastAsia="zh-CN"/>
        </w:rPr>
        <w:t>]</w:t>
      </w:r>
    </w:p>
    <w:p>
      <w:pPr>
        <w:pStyle w:val="3"/>
        <w:tabs>
          <w:tab w:val="left" w:pos="2552"/>
        </w:tabs>
        <w:rPr>
          <w:rFonts w:hint="default" w:eastAsia="宋体"/>
          <w:lang w:val="en-US" w:eastAsia="zh-CN"/>
        </w:rPr>
      </w:pPr>
      <w:r>
        <w:t xml:space="preserve">Unique identifier: </w:t>
      </w:r>
      <w:r>
        <w:tab/>
      </w:r>
      <w:r>
        <w:rPr>
          <w:rFonts w:ascii="Times New Roman" w:hAnsi="Times New Roman"/>
          <w:i/>
          <w:sz w:val="20"/>
        </w:rPr>
        <w:t>{A number to be provided by MCC at the plenary}</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hint="eastAsia" w:ascii="Arial" w:hAnsi="Arial"/>
          <w:sz w:val="32"/>
          <w:lang w:eastAsia="zh-CN"/>
        </w:rPr>
        <w:t>Rel-19</w:t>
      </w:r>
      <w:r>
        <w:t xml:space="preserve"> </w:t>
      </w:r>
    </w:p>
    <w:p>
      <w:pPr>
        <w:ind w:right="-99"/>
      </w:pPr>
      <w:r>
        <w:rPr>
          <w:rFonts w:ascii="Arial" w:hAnsi="Arial" w:cs="Arial"/>
        </w:rPr>
        <w:t xml:space="preserve">Note that this field above indicates the proposed Release at the time of submission of the WID to TSG approval. </w:t>
      </w:r>
      <w:bookmarkStart w:id="11" w:name="_Hlk24657802"/>
      <w:r>
        <w:rPr>
          <w:rFonts w:ascii="Arial" w:hAnsi="Arial" w:cs="Arial"/>
        </w:rPr>
        <w:t>It can later be changed without a need to revise the WID.</w:t>
      </w:r>
      <w:bookmarkEnd w:id="11"/>
      <w:r>
        <w:rPr>
          <w:rFonts w:ascii="Arial" w:hAnsi="Arial" w:cs="Arial"/>
        </w:rPr>
        <w:t xml:space="preserve"> The updated target Release is indicated in the Work Plan. </w:t>
      </w:r>
      <w:bookmarkStart w:id="12" w:name="_Hlk24657936"/>
      <w:r>
        <w:rPr>
          <w:rFonts w:ascii="Arial" w:hAnsi="Arial" w:cs="Arial"/>
          <w:color w:val="0000FF"/>
        </w:rPr>
        <w:t>NOTE: In case of contradiction with the target dates of clause 5, clause 5 determines the target release.</w:t>
      </w:r>
      <w:bookmarkEnd w:id="12"/>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91"/>
              <w:ind w:right="-99"/>
              <w:jc w:val="left"/>
            </w:pPr>
            <w:r>
              <w:t>Acronym</w:t>
            </w:r>
          </w:p>
        </w:tc>
        <w:tc>
          <w:tcPr>
            <w:tcW w:w="960" w:type="dxa"/>
            <w:shd w:val="clear" w:color="auto" w:fill="E0E0E0"/>
          </w:tcPr>
          <w:p>
            <w:pPr>
              <w:pStyle w:val="91"/>
              <w:ind w:right="-99"/>
              <w:jc w:val="left"/>
            </w:pPr>
            <w:r>
              <w:t>Working Group</w:t>
            </w:r>
          </w:p>
        </w:tc>
        <w:tc>
          <w:tcPr>
            <w:tcW w:w="888" w:type="dxa"/>
            <w:shd w:val="clear" w:color="auto" w:fill="E0E0E0"/>
          </w:tcPr>
          <w:p>
            <w:pPr>
              <w:pStyle w:val="91"/>
              <w:ind w:right="-99"/>
              <w:jc w:val="left"/>
            </w:pPr>
            <w:r>
              <w:t>Unique ID</w:t>
            </w:r>
          </w:p>
        </w:tc>
        <w:tc>
          <w:tcPr>
            <w:tcW w:w="6547" w:type="dxa"/>
            <w:shd w:val="clear" w:color="auto" w:fill="E0E0E0"/>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83"/>
            </w:pPr>
          </w:p>
        </w:tc>
        <w:tc>
          <w:tcPr>
            <w:tcW w:w="960" w:type="dxa"/>
          </w:tcPr>
          <w:p>
            <w:pPr>
              <w:pStyle w:val="83"/>
              <w:rPr>
                <w:rFonts w:hint="default" w:eastAsia="宋体"/>
                <w:lang w:val="en-US" w:eastAsia="zh-CN"/>
              </w:rPr>
            </w:pPr>
          </w:p>
        </w:tc>
        <w:tc>
          <w:tcPr>
            <w:tcW w:w="888" w:type="dxa"/>
          </w:tcPr>
          <w:p>
            <w:pPr>
              <w:pStyle w:val="83"/>
              <w:rPr>
                <w:lang w:eastAsia="zh-TW"/>
              </w:rPr>
            </w:pPr>
          </w:p>
        </w:tc>
        <w:tc>
          <w:tcPr>
            <w:tcW w:w="6547" w:type="dxa"/>
          </w:tcPr>
          <w:p>
            <w:pPr>
              <w:pStyle w:val="67"/>
              <w:rPr>
                <w:rFonts w:ascii="Arial" w:hAnsi="Arial" w:cs="Arial"/>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78"/>
        <w:gridCol w:w="824"/>
        <w:gridCol w:w="4332"/>
        <w:gridCol w:w="18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shd w:val="clear" w:color="auto" w:fill="E0E0E0"/>
            <w:vAlign w:val="top"/>
          </w:tcPr>
          <w:p>
            <w:pPr>
              <w:pStyle w:val="91"/>
              <w:ind w:right="-99"/>
              <w:jc w:val="left"/>
            </w:pPr>
            <w:r>
              <w:t>Acronym</w:t>
            </w:r>
          </w:p>
        </w:tc>
        <w:tc>
          <w:tcPr>
            <w:tcW w:w="420" w:type="pct"/>
            <w:shd w:val="clear" w:color="auto" w:fill="E0E0E0"/>
            <w:vAlign w:val="top"/>
          </w:tcPr>
          <w:p>
            <w:pPr>
              <w:pStyle w:val="91"/>
              <w:ind w:right="-99"/>
              <w:jc w:val="left"/>
            </w:pPr>
            <w:r>
              <w:t>Unique ID</w:t>
            </w:r>
          </w:p>
        </w:tc>
        <w:tc>
          <w:tcPr>
            <w:tcW w:w="2200" w:type="pct"/>
            <w:shd w:val="clear" w:color="auto" w:fill="E0E0E0"/>
            <w:vAlign w:val="top"/>
          </w:tcPr>
          <w:p>
            <w:pPr>
              <w:pStyle w:val="91"/>
              <w:ind w:right="-99"/>
              <w:jc w:val="left"/>
            </w:pPr>
            <w:r>
              <w:t>Title</w:t>
            </w:r>
          </w:p>
        </w:tc>
        <w:tc>
          <w:tcPr>
            <w:tcW w:w="923"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ja-JP" w:bidi="ar-SA"/>
              </w:rPr>
            </w:pPr>
            <w:r>
              <w:t>DC_R17_xBLTE_</w:t>
            </w:r>
            <w:r>
              <w:rPr>
                <w:rFonts w:hint="eastAsia" w:eastAsia="宋体"/>
                <w:lang w:val="en-US" w:eastAsia="zh-CN"/>
              </w:rPr>
              <w:t>3</w:t>
            </w:r>
            <w:r>
              <w:rPr>
                <w:lang w:eastAsia="ja-JP"/>
              </w:rPr>
              <w:t>BNR_yDL2UL</w:t>
            </w:r>
          </w:p>
        </w:tc>
        <w:tc>
          <w:tcPr>
            <w:tcW w:w="420" w:type="pct"/>
            <w:vAlign w:val="top"/>
          </w:tcPr>
          <w:p>
            <w:pPr>
              <w:pStyle w:val="83"/>
              <w:rPr>
                <w:rFonts w:hint="eastAsia" w:ascii="Arial" w:hAnsi="Arial" w:eastAsia="宋体" w:cs="Arial"/>
                <w:sz w:val="18"/>
                <w:szCs w:val="18"/>
                <w:lang w:val="en-US" w:eastAsia="zh-CN" w:bidi="ar-SA"/>
              </w:rPr>
            </w:pPr>
            <w:r>
              <w:rPr>
                <w:rFonts w:hint="eastAsia" w:cs="Arial"/>
                <w:sz w:val="18"/>
                <w:szCs w:val="18"/>
                <w:lang w:val="en-US" w:eastAsia="zh-CN"/>
              </w:rPr>
              <w:t>881104</w:t>
            </w:r>
          </w:p>
        </w:tc>
        <w:tc>
          <w:tcPr>
            <w:tcW w:w="2200" w:type="pct"/>
            <w:vAlign w:val="top"/>
          </w:tcPr>
          <w:p>
            <w:pPr>
              <w:pStyle w:val="67"/>
              <w:rPr>
                <w:rFonts w:hint="default" w:ascii="Arial" w:hAnsi="Arial" w:eastAsia="Calibri" w:cs="Arial"/>
                <w:sz w:val="18"/>
                <w:szCs w:val="18"/>
                <w:lang w:val="en-US" w:eastAsia="ja-JP" w:bidi="ar-SA"/>
              </w:rPr>
            </w:pPr>
            <w:r>
              <w:rPr>
                <w:rFonts w:hint="eastAsia" w:ascii="Arial" w:hAnsi="Arial" w:eastAsia="Calibri" w:cs="Arial"/>
                <w:sz w:val="18"/>
                <w:szCs w:val="18"/>
                <w:lang w:val="en-US" w:eastAsia="zh-CN" w:bidi="ar-SA"/>
              </w:rPr>
              <w:t>Rel-17 Dual Connectivity (DC)</w:t>
            </w:r>
            <w:r>
              <w:rPr>
                <w:rFonts w:hint="eastAsia" w:ascii="Arial" w:hAnsi="Arial" w:eastAsia="Calibri" w:cs="Arial"/>
                <w:sz w:val="18"/>
                <w:szCs w:val="18"/>
                <w:lang w:val="en-US" w:eastAsia="ja-JP" w:bidi="ar-SA"/>
              </w:rPr>
              <w:t xml:space="preserve"> of x bands (x=1,2,3) LTE inter-band CA (xDL/1UL) and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 xml:space="preserve"> bands NR inter-band CA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DL/1UL)</w:t>
            </w:r>
          </w:p>
        </w:tc>
        <w:tc>
          <w:tcPr>
            <w:tcW w:w="923" w:type="pct"/>
            <w:vAlign w:val="top"/>
          </w:tcPr>
          <w:p>
            <w:pPr>
              <w:rPr>
                <w:rFonts w:hint="default" w:ascii="Arial" w:hAnsi="Arial" w:eastAsia="Calibri" w:cs="Arial"/>
                <w:sz w:val="18"/>
                <w:szCs w:val="18"/>
                <w:lang w:val="en-US" w:eastAsia="ja-JP"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ja-JP" w:bidi="ar-SA"/>
              </w:rPr>
            </w:pPr>
            <w:r>
              <w:t>DC_R17_xBLTE_</w:t>
            </w:r>
            <w:r>
              <w:rPr>
                <w:rFonts w:hint="eastAsia" w:eastAsia="宋体"/>
                <w:lang w:val="en-US" w:eastAsia="zh-CN"/>
              </w:rPr>
              <w:t>3</w:t>
            </w:r>
            <w:r>
              <w:rPr>
                <w:lang w:eastAsia="ja-JP"/>
              </w:rPr>
              <w:t>BNR_yDL2UL</w:t>
            </w:r>
          </w:p>
        </w:tc>
        <w:tc>
          <w:tcPr>
            <w:tcW w:w="420" w:type="pct"/>
            <w:vAlign w:val="top"/>
          </w:tcPr>
          <w:p>
            <w:pPr>
              <w:pStyle w:val="83"/>
              <w:rPr>
                <w:rFonts w:hint="eastAsia" w:ascii="Arial" w:hAnsi="Arial" w:eastAsia="宋体" w:cs="Arial"/>
                <w:strike/>
                <w:sz w:val="18"/>
                <w:szCs w:val="18"/>
                <w:lang w:val="en-US" w:eastAsia="zh-CN" w:bidi="ar-SA"/>
              </w:rPr>
            </w:pPr>
            <w:r>
              <w:rPr>
                <w:rFonts w:hint="eastAsia" w:cs="Arial"/>
                <w:sz w:val="18"/>
                <w:szCs w:val="18"/>
                <w:lang w:val="en-US" w:eastAsia="zh-CN"/>
              </w:rPr>
              <w:t>881204</w:t>
            </w:r>
          </w:p>
        </w:tc>
        <w:tc>
          <w:tcPr>
            <w:tcW w:w="2200" w:type="pct"/>
            <w:vAlign w:val="top"/>
          </w:tcPr>
          <w:p>
            <w:pPr>
              <w:pStyle w:val="67"/>
              <w:rPr>
                <w:rFonts w:hint="default" w:ascii="Arial" w:hAnsi="Arial" w:eastAsia="Calibri" w:cs="Arial"/>
                <w:sz w:val="18"/>
                <w:szCs w:val="18"/>
                <w:lang w:val="en-US" w:eastAsia="ja-JP" w:bidi="ar-SA"/>
              </w:rPr>
            </w:pPr>
            <w:r>
              <w:rPr>
                <w:rFonts w:hint="eastAsia" w:ascii="Arial" w:hAnsi="Arial" w:eastAsia="Calibri" w:cs="Arial"/>
                <w:sz w:val="18"/>
                <w:szCs w:val="18"/>
                <w:lang w:val="en-US" w:eastAsia="zh-CN" w:bidi="ar-SA"/>
              </w:rPr>
              <w:t>Rel-17 Dual Connectivity (DC)</w:t>
            </w:r>
            <w:r>
              <w:rPr>
                <w:rFonts w:hint="eastAsia" w:ascii="Arial" w:hAnsi="Arial" w:eastAsia="Calibri" w:cs="Arial"/>
                <w:sz w:val="18"/>
                <w:szCs w:val="18"/>
                <w:lang w:val="en-US" w:eastAsia="ja-JP" w:bidi="ar-SA"/>
              </w:rPr>
              <w:t xml:space="preserve"> of x bands (x=1,2,3) LTE inter-band CA (xDL/1UL) and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 xml:space="preserve"> bands NR inter-band CA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DL/1UL)</w:t>
            </w:r>
          </w:p>
        </w:tc>
        <w:tc>
          <w:tcPr>
            <w:tcW w:w="923" w:type="pct"/>
            <w:vAlign w:val="top"/>
          </w:tcPr>
          <w:p>
            <w:pPr>
              <w:rPr>
                <w:rFonts w:hint="default" w:ascii="Arial" w:hAnsi="Arial" w:eastAsia="Calibri" w:cs="Arial"/>
                <w:sz w:val="18"/>
                <w:szCs w:val="18"/>
                <w:lang w:val="en-US" w:eastAsia="ja-JP"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420"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20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923" w:type="pct"/>
            <w:vAlign w:val="top"/>
          </w:tcPr>
          <w:p>
            <w:pPr>
              <w:rPr>
                <w:rFonts w:hint="default" w:ascii="Arial" w:hAnsi="Arial" w:eastAsia="Calibri" w:cs="Arial"/>
                <w:sz w:val="18"/>
                <w:szCs w:val="18"/>
                <w:lang w:val="en-US" w:eastAsia="zh-CN"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zh-CN" w:bidi="ar-SA"/>
              </w:rPr>
            </w:pPr>
            <w:bookmarkStart w:id="13" w:name="OLE_LINK1"/>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bookmarkEnd w:id="13"/>
          </w:p>
        </w:tc>
        <w:tc>
          <w:tcPr>
            <w:tcW w:w="420"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20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923" w:type="pct"/>
            <w:vAlign w:val="top"/>
          </w:tcPr>
          <w:p>
            <w:pPr>
              <w:rPr>
                <w:rFonts w:hint="default" w:ascii="Arial" w:hAnsi="Arial" w:eastAsia="Calibri" w:cs="Arial"/>
                <w:sz w:val="18"/>
                <w:szCs w:val="18"/>
                <w:lang w:val="en-US" w:eastAsia="ja-JP" w:bidi="ar-SA"/>
              </w:rPr>
            </w:pPr>
            <w:r>
              <w:rPr>
                <w:i/>
                <w:sz w:val="20"/>
              </w:rPr>
              <w:t xml:space="preserve">{optional free text} </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w:t>
      </w:r>
      <w:r>
        <w:rPr>
          <w:rFonts w:hint="eastAsia" w:ascii="Arial" w:hAnsi="Arial" w:cs="Arial"/>
          <w:sz w:val="18"/>
          <w:szCs w:val="18"/>
          <w:lang w:val="en-US" w:eastAsia="zh-CN"/>
        </w:rPr>
        <w:t>Rel-19</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4"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4"/>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Rel-19</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Unless stated otherwise, DC combinations of this WI are introduced in a REL-independent way starting from release 15 according to Table 8.1.2.3-1 and Table 8.</w:t>
      </w:r>
      <w:r>
        <w:rPr>
          <w:rFonts w:hint="eastAsia" w:ascii="Arial" w:hAnsi="Arial" w:cs="Arial"/>
          <w:sz w:val="18"/>
          <w:szCs w:val="18"/>
          <w:lang w:val="en-US" w:eastAsia="zh-TW"/>
        </w:rPr>
        <w:t>2</w:t>
      </w:r>
      <w:r>
        <w:rPr>
          <w:rFonts w:hint="eastAsia" w:ascii="Arial" w:hAnsi="Arial" w:cs="Arial"/>
          <w:sz w:val="18"/>
          <w:szCs w:val="18"/>
          <w:lang w:val="en-US" w:eastAsia="zh-CN"/>
        </w:rPr>
        <w:t>.</w:t>
      </w:r>
      <w:r>
        <w:rPr>
          <w:rFonts w:hint="eastAsia" w:ascii="Arial" w:hAnsi="Arial" w:cs="Arial"/>
          <w:sz w:val="18"/>
          <w:szCs w:val="18"/>
          <w:lang w:val="en-US" w:eastAsia="zh-TW"/>
        </w:rPr>
        <w:t>1</w:t>
      </w:r>
      <w:r>
        <w:rPr>
          <w:rFonts w:hint="eastAsia" w:ascii="Arial" w:hAnsi="Arial" w:cs="Arial"/>
          <w:sz w:val="18"/>
          <w:szCs w:val="18"/>
          <w:lang w:val="en-US" w:eastAsia="zh-CN"/>
        </w:rPr>
        <w:t>.2-1 of TS 38.307.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For the DC combination, between FR1 and FR2 where the supported bandwidth classes for the FR2 band are R2, R3, R4, R5, R6, R7, R8, R9, R10,  the DC combinations are introduced in a release independent way starting with Rel-17.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However no changes to TS 38.307 are needed.</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109</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default" w:ascii="Arial" w:hAnsi="Arial" w:cs="Arial"/>
          <w:i/>
          <w:iCs/>
          <w:lang w:val="en-US" w:eastAsia="zh-CN"/>
        </w:rPr>
      </w:pPr>
      <w:r>
        <w:rPr>
          <w:rFonts w:hint="eastAsia" w:ascii="Arial" w:hAnsi="Arial" w:cs="Arial"/>
          <w:i/>
          <w:iCs/>
          <w:lang w:val="en-US" w:eastAsia="zh-CN"/>
        </w:rPr>
        <w:t>xxx</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w:t>
            </w:r>
            <w:r>
              <w:rPr>
                <w:rFonts w:hint="eastAsia" w:eastAsia="宋体"/>
                <w:lang w:val="en-US" w:eastAsia="zh-CN"/>
              </w:rPr>
              <w:t>CMCC</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w:t>
            </w:r>
            <w:r>
              <w:rPr>
                <w:rFonts w:hint="eastAsia" w:eastAsia="宋体"/>
                <w:lang w:val="en-US" w:eastAsia="zh-CN"/>
              </w:rPr>
              <w:t>CATT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w:t>
            </w:r>
            <w:bookmarkStart w:id="15" w:name="_GoBack"/>
            <w:bookmarkEnd w:id="15"/>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210C"/>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9FB666F"/>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947289"/>
    <w:rsid w:val="0FD32424"/>
    <w:rsid w:val="0FDD2E69"/>
    <w:rsid w:val="0FF330D0"/>
    <w:rsid w:val="0FF7377A"/>
    <w:rsid w:val="10811DA0"/>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421ED1"/>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7B70821"/>
    <w:rsid w:val="17C4240D"/>
    <w:rsid w:val="181679E3"/>
    <w:rsid w:val="18291229"/>
    <w:rsid w:val="18481DE4"/>
    <w:rsid w:val="18842482"/>
    <w:rsid w:val="18DC3168"/>
    <w:rsid w:val="18E74D13"/>
    <w:rsid w:val="196B18EC"/>
    <w:rsid w:val="19AD62AD"/>
    <w:rsid w:val="19DB2E15"/>
    <w:rsid w:val="19EC1A12"/>
    <w:rsid w:val="19FB658D"/>
    <w:rsid w:val="19FC3AAF"/>
    <w:rsid w:val="1A085C80"/>
    <w:rsid w:val="1A224270"/>
    <w:rsid w:val="1A70377D"/>
    <w:rsid w:val="1A821DD7"/>
    <w:rsid w:val="1B8C2B00"/>
    <w:rsid w:val="1BA119AC"/>
    <w:rsid w:val="1C086702"/>
    <w:rsid w:val="1C426599"/>
    <w:rsid w:val="1C473A8C"/>
    <w:rsid w:val="1CBF6AFF"/>
    <w:rsid w:val="1CEE116A"/>
    <w:rsid w:val="1D69700B"/>
    <w:rsid w:val="1D707B77"/>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055A0"/>
    <w:rsid w:val="21836AFE"/>
    <w:rsid w:val="21B27C97"/>
    <w:rsid w:val="21EA1D7C"/>
    <w:rsid w:val="22453324"/>
    <w:rsid w:val="22697F11"/>
    <w:rsid w:val="22BC53C6"/>
    <w:rsid w:val="22DB7B3C"/>
    <w:rsid w:val="2378460A"/>
    <w:rsid w:val="242131A8"/>
    <w:rsid w:val="24260A44"/>
    <w:rsid w:val="242A21AD"/>
    <w:rsid w:val="248135EC"/>
    <w:rsid w:val="252C342D"/>
    <w:rsid w:val="255158B2"/>
    <w:rsid w:val="260178A2"/>
    <w:rsid w:val="26101AA1"/>
    <w:rsid w:val="265E3A4F"/>
    <w:rsid w:val="268847DE"/>
    <w:rsid w:val="27137D75"/>
    <w:rsid w:val="2714209E"/>
    <w:rsid w:val="272F1FA5"/>
    <w:rsid w:val="273716F1"/>
    <w:rsid w:val="27A675A9"/>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AA539B"/>
    <w:rsid w:val="2C314632"/>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1C517EA"/>
    <w:rsid w:val="324878E2"/>
    <w:rsid w:val="327275AE"/>
    <w:rsid w:val="328D7618"/>
    <w:rsid w:val="32CA248F"/>
    <w:rsid w:val="32FC6CED"/>
    <w:rsid w:val="335E1555"/>
    <w:rsid w:val="338B76BB"/>
    <w:rsid w:val="338F1860"/>
    <w:rsid w:val="34184CED"/>
    <w:rsid w:val="342575CB"/>
    <w:rsid w:val="34390DE3"/>
    <w:rsid w:val="344C5CE6"/>
    <w:rsid w:val="346B44FE"/>
    <w:rsid w:val="34822870"/>
    <w:rsid w:val="34A62F68"/>
    <w:rsid w:val="34F6770E"/>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661562"/>
    <w:rsid w:val="39871713"/>
    <w:rsid w:val="398A299A"/>
    <w:rsid w:val="39A50904"/>
    <w:rsid w:val="39D4668B"/>
    <w:rsid w:val="3A405A09"/>
    <w:rsid w:val="3A893CF2"/>
    <w:rsid w:val="3A8B1F81"/>
    <w:rsid w:val="3A912DB6"/>
    <w:rsid w:val="3A94422A"/>
    <w:rsid w:val="3AAC324F"/>
    <w:rsid w:val="3ABC1609"/>
    <w:rsid w:val="3ADC1AA7"/>
    <w:rsid w:val="3AF76D58"/>
    <w:rsid w:val="3B110D8B"/>
    <w:rsid w:val="3B5764A8"/>
    <w:rsid w:val="3BB9148D"/>
    <w:rsid w:val="3BCA22BD"/>
    <w:rsid w:val="3C292152"/>
    <w:rsid w:val="3C3C6A0E"/>
    <w:rsid w:val="3C602323"/>
    <w:rsid w:val="3C6D3C63"/>
    <w:rsid w:val="3C750CE4"/>
    <w:rsid w:val="3D10193C"/>
    <w:rsid w:val="3D2349E0"/>
    <w:rsid w:val="3D2358C4"/>
    <w:rsid w:val="3DA17B08"/>
    <w:rsid w:val="3DA252DB"/>
    <w:rsid w:val="3DAE623D"/>
    <w:rsid w:val="3DD01044"/>
    <w:rsid w:val="3E227ABA"/>
    <w:rsid w:val="3E33460A"/>
    <w:rsid w:val="3E562ADE"/>
    <w:rsid w:val="3EA374B1"/>
    <w:rsid w:val="3EB6098D"/>
    <w:rsid w:val="3EC15C2B"/>
    <w:rsid w:val="3EFA2834"/>
    <w:rsid w:val="3F1A35B9"/>
    <w:rsid w:val="3F2A708B"/>
    <w:rsid w:val="3FA545C3"/>
    <w:rsid w:val="3FD339F9"/>
    <w:rsid w:val="401A3BF8"/>
    <w:rsid w:val="406056F5"/>
    <w:rsid w:val="40B84F1B"/>
    <w:rsid w:val="40BC6B5D"/>
    <w:rsid w:val="40EC4C10"/>
    <w:rsid w:val="414311A8"/>
    <w:rsid w:val="41447AF8"/>
    <w:rsid w:val="41BC5A0D"/>
    <w:rsid w:val="41CA72C9"/>
    <w:rsid w:val="4219668D"/>
    <w:rsid w:val="42434EA8"/>
    <w:rsid w:val="42753332"/>
    <w:rsid w:val="42BB43CD"/>
    <w:rsid w:val="42CB2122"/>
    <w:rsid w:val="43484C07"/>
    <w:rsid w:val="434E102D"/>
    <w:rsid w:val="43B67EE8"/>
    <w:rsid w:val="43CC1582"/>
    <w:rsid w:val="43DC01C8"/>
    <w:rsid w:val="43E21543"/>
    <w:rsid w:val="43EA1FEC"/>
    <w:rsid w:val="43FE436D"/>
    <w:rsid w:val="442E0CC1"/>
    <w:rsid w:val="447E7CBD"/>
    <w:rsid w:val="449672B8"/>
    <w:rsid w:val="44BC1446"/>
    <w:rsid w:val="44E058EC"/>
    <w:rsid w:val="452544EE"/>
    <w:rsid w:val="45876AFD"/>
    <w:rsid w:val="45C909CE"/>
    <w:rsid w:val="45DA1BFA"/>
    <w:rsid w:val="461E6587"/>
    <w:rsid w:val="46852311"/>
    <w:rsid w:val="46EB10DA"/>
    <w:rsid w:val="47161A57"/>
    <w:rsid w:val="474F0D92"/>
    <w:rsid w:val="475B669D"/>
    <w:rsid w:val="479E06D9"/>
    <w:rsid w:val="47E2470C"/>
    <w:rsid w:val="481822D3"/>
    <w:rsid w:val="484478DB"/>
    <w:rsid w:val="489255CF"/>
    <w:rsid w:val="48E9282A"/>
    <w:rsid w:val="490A2D8D"/>
    <w:rsid w:val="4924540F"/>
    <w:rsid w:val="49D80071"/>
    <w:rsid w:val="49E61860"/>
    <w:rsid w:val="4A121519"/>
    <w:rsid w:val="4A2046FF"/>
    <w:rsid w:val="4A3C43E7"/>
    <w:rsid w:val="4A611F95"/>
    <w:rsid w:val="4A722361"/>
    <w:rsid w:val="4A942DAF"/>
    <w:rsid w:val="4AA14E5D"/>
    <w:rsid w:val="4AE84A98"/>
    <w:rsid w:val="4BA51A69"/>
    <w:rsid w:val="4BF142EF"/>
    <w:rsid w:val="4C2751B8"/>
    <w:rsid w:val="4C32162D"/>
    <w:rsid w:val="4C606BA2"/>
    <w:rsid w:val="4C6F5010"/>
    <w:rsid w:val="4C8B55C6"/>
    <w:rsid w:val="4CB64C6B"/>
    <w:rsid w:val="4D287161"/>
    <w:rsid w:val="4D291DBF"/>
    <w:rsid w:val="4D6A40E6"/>
    <w:rsid w:val="4D7114C6"/>
    <w:rsid w:val="4D997F41"/>
    <w:rsid w:val="4DB2602D"/>
    <w:rsid w:val="4DE47E0D"/>
    <w:rsid w:val="4E027E77"/>
    <w:rsid w:val="4E2E4568"/>
    <w:rsid w:val="4E3F4534"/>
    <w:rsid w:val="4E622294"/>
    <w:rsid w:val="4E7540D3"/>
    <w:rsid w:val="4EC110EB"/>
    <w:rsid w:val="4F166C4D"/>
    <w:rsid w:val="4FBD750E"/>
    <w:rsid w:val="4FF15FC1"/>
    <w:rsid w:val="4FFD2F4C"/>
    <w:rsid w:val="50505946"/>
    <w:rsid w:val="505B307F"/>
    <w:rsid w:val="505F00F3"/>
    <w:rsid w:val="50811E25"/>
    <w:rsid w:val="50B65A52"/>
    <w:rsid w:val="50F0107E"/>
    <w:rsid w:val="51016FB9"/>
    <w:rsid w:val="511E3935"/>
    <w:rsid w:val="512354EF"/>
    <w:rsid w:val="51574BE9"/>
    <w:rsid w:val="51974DEE"/>
    <w:rsid w:val="51B12A07"/>
    <w:rsid w:val="520A1C22"/>
    <w:rsid w:val="52176261"/>
    <w:rsid w:val="52304C89"/>
    <w:rsid w:val="52CE3AD3"/>
    <w:rsid w:val="53211596"/>
    <w:rsid w:val="536A5C09"/>
    <w:rsid w:val="53983134"/>
    <w:rsid w:val="53C35D34"/>
    <w:rsid w:val="54030B54"/>
    <w:rsid w:val="54465D94"/>
    <w:rsid w:val="54555BEC"/>
    <w:rsid w:val="548414DF"/>
    <w:rsid w:val="54A11FA3"/>
    <w:rsid w:val="54B919A2"/>
    <w:rsid w:val="54E577AA"/>
    <w:rsid w:val="551135C3"/>
    <w:rsid w:val="554330A9"/>
    <w:rsid w:val="558746DF"/>
    <w:rsid w:val="56053D28"/>
    <w:rsid w:val="5623776B"/>
    <w:rsid w:val="562F05FA"/>
    <w:rsid w:val="564B1574"/>
    <w:rsid w:val="5657526C"/>
    <w:rsid w:val="5677319A"/>
    <w:rsid w:val="56D72296"/>
    <w:rsid w:val="57454D68"/>
    <w:rsid w:val="576456F5"/>
    <w:rsid w:val="57B70FB9"/>
    <w:rsid w:val="57C232B8"/>
    <w:rsid w:val="57E92E0C"/>
    <w:rsid w:val="586C40AD"/>
    <w:rsid w:val="58803ECD"/>
    <w:rsid w:val="59625E8F"/>
    <w:rsid w:val="59A17C87"/>
    <w:rsid w:val="59AA013E"/>
    <w:rsid w:val="59B966C3"/>
    <w:rsid w:val="59FC362E"/>
    <w:rsid w:val="5A254CC5"/>
    <w:rsid w:val="5A462E3C"/>
    <w:rsid w:val="5A512614"/>
    <w:rsid w:val="5AAC6BF3"/>
    <w:rsid w:val="5AC015DD"/>
    <w:rsid w:val="5B3E42C0"/>
    <w:rsid w:val="5BAE4B64"/>
    <w:rsid w:val="5BC25EFB"/>
    <w:rsid w:val="5BCF1FB6"/>
    <w:rsid w:val="5BD12F85"/>
    <w:rsid w:val="5BE676E3"/>
    <w:rsid w:val="5C083E2E"/>
    <w:rsid w:val="5C194278"/>
    <w:rsid w:val="5C7661E6"/>
    <w:rsid w:val="5CD50208"/>
    <w:rsid w:val="5CE02D5C"/>
    <w:rsid w:val="5D2700DC"/>
    <w:rsid w:val="5D9C1821"/>
    <w:rsid w:val="5DA80C26"/>
    <w:rsid w:val="5DA86847"/>
    <w:rsid w:val="5DBF2135"/>
    <w:rsid w:val="5E382246"/>
    <w:rsid w:val="5E410D01"/>
    <w:rsid w:val="5E9367A3"/>
    <w:rsid w:val="5EE224F0"/>
    <w:rsid w:val="5F0113E6"/>
    <w:rsid w:val="5F23291A"/>
    <w:rsid w:val="5F3D0F0B"/>
    <w:rsid w:val="5FCC7322"/>
    <w:rsid w:val="5FDE7184"/>
    <w:rsid w:val="60CA0260"/>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53485"/>
    <w:rsid w:val="64B71B25"/>
    <w:rsid w:val="64E04D76"/>
    <w:rsid w:val="64EF62D7"/>
    <w:rsid w:val="64F15F0D"/>
    <w:rsid w:val="64F205B2"/>
    <w:rsid w:val="651034F5"/>
    <w:rsid w:val="659260DA"/>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AA02FC0"/>
    <w:rsid w:val="6BA604F7"/>
    <w:rsid w:val="6BA732E3"/>
    <w:rsid w:val="6BD70DB7"/>
    <w:rsid w:val="6BE54093"/>
    <w:rsid w:val="6BF25F92"/>
    <w:rsid w:val="6C080B8B"/>
    <w:rsid w:val="6C7257D4"/>
    <w:rsid w:val="6C754620"/>
    <w:rsid w:val="6C8855ED"/>
    <w:rsid w:val="6C976C36"/>
    <w:rsid w:val="6CA9531A"/>
    <w:rsid w:val="6CCB038A"/>
    <w:rsid w:val="6D121B88"/>
    <w:rsid w:val="6DD62224"/>
    <w:rsid w:val="6DDC6F13"/>
    <w:rsid w:val="6E6C6953"/>
    <w:rsid w:val="6E8E0956"/>
    <w:rsid w:val="6EAA0A09"/>
    <w:rsid w:val="6EC412CB"/>
    <w:rsid w:val="6F2137D3"/>
    <w:rsid w:val="6F5375DE"/>
    <w:rsid w:val="6F5F16EF"/>
    <w:rsid w:val="6F6A1F57"/>
    <w:rsid w:val="6F9A573A"/>
    <w:rsid w:val="70075C77"/>
    <w:rsid w:val="704015C3"/>
    <w:rsid w:val="70411523"/>
    <w:rsid w:val="70804B59"/>
    <w:rsid w:val="70F01C36"/>
    <w:rsid w:val="710D1652"/>
    <w:rsid w:val="7142468E"/>
    <w:rsid w:val="7146055B"/>
    <w:rsid w:val="71A33B3D"/>
    <w:rsid w:val="71FA409F"/>
    <w:rsid w:val="72286484"/>
    <w:rsid w:val="727B1CF7"/>
    <w:rsid w:val="72C22395"/>
    <w:rsid w:val="72D01FA0"/>
    <w:rsid w:val="72F539EF"/>
    <w:rsid w:val="72FE7B54"/>
    <w:rsid w:val="73EE52CC"/>
    <w:rsid w:val="73FD0580"/>
    <w:rsid w:val="74317B3D"/>
    <w:rsid w:val="7458252D"/>
    <w:rsid w:val="745F1C9F"/>
    <w:rsid w:val="74B97423"/>
    <w:rsid w:val="74C30258"/>
    <w:rsid w:val="74C419E7"/>
    <w:rsid w:val="74E02C79"/>
    <w:rsid w:val="74F73CE9"/>
    <w:rsid w:val="74FD1809"/>
    <w:rsid w:val="750702EA"/>
    <w:rsid w:val="75267634"/>
    <w:rsid w:val="754C6482"/>
    <w:rsid w:val="75816789"/>
    <w:rsid w:val="75D731CB"/>
    <w:rsid w:val="75F14907"/>
    <w:rsid w:val="760866E8"/>
    <w:rsid w:val="76434AC0"/>
    <w:rsid w:val="767A6BE0"/>
    <w:rsid w:val="76C414B6"/>
    <w:rsid w:val="76C844C3"/>
    <w:rsid w:val="76D17C62"/>
    <w:rsid w:val="772A6211"/>
    <w:rsid w:val="777076B1"/>
    <w:rsid w:val="77771C8D"/>
    <w:rsid w:val="781F485F"/>
    <w:rsid w:val="78625546"/>
    <w:rsid w:val="78944572"/>
    <w:rsid w:val="78987303"/>
    <w:rsid w:val="78C06ED0"/>
    <w:rsid w:val="78E5514E"/>
    <w:rsid w:val="78EE5C02"/>
    <w:rsid w:val="791B240F"/>
    <w:rsid w:val="792F089B"/>
    <w:rsid w:val="79B552D1"/>
    <w:rsid w:val="79CE1B38"/>
    <w:rsid w:val="7A02488C"/>
    <w:rsid w:val="7A15248E"/>
    <w:rsid w:val="7A22207C"/>
    <w:rsid w:val="7A864065"/>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72355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3</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2024-06-06T06:37:13Z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7709B8E15A3849F9B87E0AFE0B8C9CC5</vt:lpwstr>
  </property>
</Properties>
</file>